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4F233" w14:textId="77777777" w:rsidR="00BB7430" w:rsidRDefault="00BB7430" w:rsidP="00BB7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TRYE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3EAC7627" w14:textId="77777777" w:rsidR="00BB7430" w:rsidRDefault="00BB7430" w:rsidP="00BB7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“</w:t>
      </w:r>
      <w:proofErr w:type="spellStart"/>
      <w:r>
        <w:rPr>
          <w:rFonts w:ascii="Times New Roman" w:hAnsi="Times New Roman" w:cs="Times New Roman"/>
          <w:sz w:val="24"/>
          <w:szCs w:val="24"/>
        </w:rPr>
        <w:t>Gerdewyk</w:t>
      </w:r>
      <w:proofErr w:type="spellEnd"/>
      <w:r>
        <w:rPr>
          <w:rFonts w:ascii="Times New Roman" w:hAnsi="Times New Roman" w:cs="Times New Roman"/>
          <w:sz w:val="24"/>
          <w:szCs w:val="24"/>
        </w:rPr>
        <w:t>”.</w:t>
      </w:r>
    </w:p>
    <w:p w14:paraId="793D9805" w14:textId="77777777" w:rsidR="00BB7430" w:rsidRDefault="00BB7430" w:rsidP="00BB74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FE008F" w14:textId="77777777" w:rsidR="00BB7430" w:rsidRDefault="00BB7430" w:rsidP="00BB74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685AD3" w14:textId="77777777" w:rsidR="00BB7430" w:rsidRDefault="00BB7430" w:rsidP="00BB7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Bartour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Edmund Toly</w:t>
      </w:r>
    </w:p>
    <w:p w14:paraId="77710134" w14:textId="77777777" w:rsidR="00BB7430" w:rsidRDefault="00BB7430" w:rsidP="00BB7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Gloucester(q.v.),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Mattesdon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Coberley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John</w:t>
      </w:r>
    </w:p>
    <w:p w14:paraId="45481CB4" w14:textId="77777777" w:rsidR="00BB7430" w:rsidRDefault="00BB7430" w:rsidP="00BB7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Hochekyns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Bristol, cutler(q.v.).</w:t>
      </w:r>
    </w:p>
    <w:p w14:paraId="7A82061F" w14:textId="77777777" w:rsidR="00BB7430" w:rsidRDefault="00BB7430" w:rsidP="00BB7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563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https://waalt.uh.edu/index.php/CP40/618:_A-J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931C035" w14:textId="77777777" w:rsidR="00BB7430" w:rsidRDefault="00BB7430" w:rsidP="00BB74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A78F4A" w14:textId="77777777" w:rsidR="00BB7430" w:rsidRDefault="00BB7430" w:rsidP="00BB74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30E227" w14:textId="77777777" w:rsidR="00BB7430" w:rsidRDefault="00BB7430" w:rsidP="00BB7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June 2022</w:t>
      </w:r>
    </w:p>
    <w:p w14:paraId="3093FDD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5A392" w14:textId="77777777" w:rsidR="00BB7430" w:rsidRDefault="00BB7430" w:rsidP="009139A6">
      <w:r>
        <w:separator/>
      </w:r>
    </w:p>
  </w:endnote>
  <w:endnote w:type="continuationSeparator" w:id="0">
    <w:p w14:paraId="0C52E9DE" w14:textId="77777777" w:rsidR="00BB7430" w:rsidRDefault="00BB74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8F9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581A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BEC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F2A7B" w14:textId="77777777" w:rsidR="00BB7430" w:rsidRDefault="00BB7430" w:rsidP="009139A6">
      <w:r>
        <w:separator/>
      </w:r>
    </w:p>
  </w:footnote>
  <w:footnote w:type="continuationSeparator" w:id="0">
    <w:p w14:paraId="2BCEE1F6" w14:textId="77777777" w:rsidR="00BB7430" w:rsidRDefault="00BB74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720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A78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7B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43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7430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B2581"/>
  <w15:chartTrackingRefBased/>
  <w15:docId w15:val="{26D34C25-D151-402A-B655-43BBFAD54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B74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2022-06-24T13:36:00Z</dcterms:created>
  <dcterms:modified xsi:type="dcterms:W3CDTF">2022-06-24T13:36:00Z</dcterms:modified>
</cp:coreProperties>
</file>